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CEF9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073CEF99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CEF97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CEF98" w14:textId="77777777" w:rsidR="00C44B8B" w:rsidRPr="0073431B" w:rsidRDefault="0094683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46837">
              <w:rPr>
                <w:b/>
                <w:sz w:val="26"/>
                <w:szCs w:val="26"/>
                <w:lang w:val="en-US"/>
              </w:rPr>
              <w:t>203C181</w:t>
            </w:r>
          </w:p>
        </w:tc>
      </w:tr>
      <w:tr w:rsidR="00C44B8B" w14:paraId="073CEF9C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CEF9A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CEF9B" w14:textId="77777777" w:rsidR="00C44B8B" w:rsidRPr="00C44B8B" w:rsidRDefault="00965D85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2024555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073CEF9D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73CEF9E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73CEF9F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73CEFA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73CEFA1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73CEFA2" w14:textId="77777777" w:rsidR="00C44B8B" w:rsidRPr="00CB6078" w:rsidRDefault="00C44B8B" w:rsidP="00C44B8B"/>
    <w:p w14:paraId="073CEFA3" w14:textId="77777777" w:rsidR="00C44B8B" w:rsidRPr="00CB6078" w:rsidRDefault="00C44B8B" w:rsidP="00C44B8B"/>
    <w:p w14:paraId="073CEFA4" w14:textId="77777777" w:rsidR="00C44B8B" w:rsidRPr="00CB6078" w:rsidRDefault="00C44B8B" w:rsidP="00C44B8B"/>
    <w:p w14:paraId="073CEFA5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73CEFA6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965D85">
        <w:rPr>
          <w:b/>
          <w:sz w:val="26"/>
          <w:szCs w:val="26"/>
          <w:u w:val="single"/>
        </w:rPr>
        <w:t>Хомут Х3 3.407.1-143.8.49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073CEFA7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73CEFA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73CEFA9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965D85">
        <w:rPr>
          <w:b/>
          <w:sz w:val="26"/>
          <w:szCs w:val="26"/>
          <w:u w:val="single"/>
        </w:rPr>
        <w:t>Хомут Х3 3.407.1-143.8.49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965D85">
        <w:rPr>
          <w:b/>
          <w:sz w:val="26"/>
          <w:szCs w:val="26"/>
          <w:u w:val="single"/>
        </w:rPr>
        <w:t>Чертеж 3.407.1-143.8.49</w:t>
      </w:r>
      <w:r w:rsidR="0073431B">
        <w:rPr>
          <w:b/>
          <w:sz w:val="26"/>
          <w:szCs w:val="26"/>
        </w:rPr>
        <w:t>.</w:t>
      </w:r>
      <w:bookmarkEnd w:id="3"/>
    </w:p>
    <w:p w14:paraId="073CEFAA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3CEFA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73CEFAC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073CEFAD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073CEFA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3CEFA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3CEFB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73CEFB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3CEFB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73CEFB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73CEFB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073CEFB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73CEFB6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073CEFB7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073CEFB8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073CEFB9" w14:textId="77777777" w:rsidR="007118A9" w:rsidRPr="0073431B" w:rsidRDefault="00965D85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Чертеж 3.407.1-143.8.49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073CEFB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073CEFB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073CEFB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073CEFB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073CEFB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073CEFBF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073CEFC0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073CEFC1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073CEFC2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073CEFC3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73CEFC4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073CEFC5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3CEFC6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073CEFC7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073CEFC8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073CEFC9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3CEFC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73CEFCB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3CEFCC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3CEFCD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73CEFCE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073CEFCF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3CEFD0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73CEFD1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073CEFD2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073CEFD3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3CEFD4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3CEFD5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073CEFD6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073CEFD7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73CEFD8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3CEFD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73CEFDA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73CEFDB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3CEFDC" w14:textId="77777777" w:rsidR="00562D55" w:rsidRPr="00CB6078" w:rsidRDefault="00562D55" w:rsidP="00451C4D">
      <w:pPr>
        <w:rPr>
          <w:sz w:val="26"/>
          <w:szCs w:val="26"/>
        </w:rPr>
      </w:pPr>
    </w:p>
    <w:p w14:paraId="073CEFDD" w14:textId="77777777" w:rsidR="006D1941" w:rsidRPr="00CB6078" w:rsidRDefault="006D1941" w:rsidP="00451C4D">
      <w:pPr>
        <w:rPr>
          <w:sz w:val="26"/>
          <w:szCs w:val="26"/>
        </w:rPr>
      </w:pPr>
    </w:p>
    <w:p w14:paraId="073CEFDE" w14:textId="77777777" w:rsidR="001D6900" w:rsidRPr="00CB6078" w:rsidRDefault="001D6900" w:rsidP="00451C4D">
      <w:pPr>
        <w:rPr>
          <w:sz w:val="26"/>
          <w:szCs w:val="26"/>
        </w:rPr>
      </w:pPr>
    </w:p>
    <w:p w14:paraId="073CEFDF" w14:textId="77777777" w:rsidR="004A2665" w:rsidRPr="00CB6078" w:rsidRDefault="004A2665" w:rsidP="00451C4D">
      <w:pPr>
        <w:rPr>
          <w:sz w:val="26"/>
          <w:szCs w:val="26"/>
        </w:rPr>
      </w:pPr>
    </w:p>
    <w:p w14:paraId="073CEFE0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3CEFE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73CEFE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CEFE5" w14:textId="77777777" w:rsidR="00231C50" w:rsidRDefault="00231C50">
      <w:r>
        <w:separator/>
      </w:r>
    </w:p>
  </w:endnote>
  <w:endnote w:type="continuationSeparator" w:id="0">
    <w:p w14:paraId="073CEFE6" w14:textId="77777777" w:rsidR="00231C50" w:rsidRDefault="0023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CEFE3" w14:textId="77777777" w:rsidR="00231C50" w:rsidRDefault="00231C50">
      <w:r>
        <w:separator/>
      </w:r>
    </w:p>
  </w:footnote>
  <w:footnote w:type="continuationSeparator" w:id="0">
    <w:p w14:paraId="073CEFE4" w14:textId="77777777" w:rsidR="00231C50" w:rsidRDefault="00231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CEFE7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3CEFE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D85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50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52D3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837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5D8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CE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7C96-8403-4D7D-B487-9C54D09B495C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aeb3e8e0-784a-4348-b8a9-74d788c4fa59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BE42F2C-BD75-4EA8-A784-A9120D20F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45A3F-48D5-4460-A136-EED41054D0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5618B-D39D-48C7-A18C-27E3E5D3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1103</Words>
  <Characters>6289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2010-09-30T14:29:00Z</cp:lastPrinted>
  <dcterms:created xsi:type="dcterms:W3CDTF">2015-05-14T07:39:00Z</dcterms:created>
  <dcterms:modified xsi:type="dcterms:W3CDTF">2015-05-14T07:39:00Z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